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32" w:rsidRPr="00EC6F1B" w:rsidRDefault="00381D32" w:rsidP="00381D32">
      <w:pPr>
        <w:pStyle w:val="Default"/>
        <w:rPr>
          <w:b/>
          <w:bCs/>
          <w:sz w:val="22"/>
          <w:szCs w:val="22"/>
        </w:rPr>
      </w:pPr>
      <w:r w:rsidRPr="00EC6F1B">
        <w:rPr>
          <w:b/>
          <w:bCs/>
          <w:sz w:val="22"/>
          <w:szCs w:val="22"/>
        </w:rPr>
        <w:t xml:space="preserve">D.2 Angaben Bieter/ Bietergemeinschaft </w:t>
      </w:r>
    </w:p>
    <w:p w:rsidR="00381D32" w:rsidRPr="00C57159" w:rsidRDefault="00381D32" w:rsidP="00381D32">
      <w:pPr>
        <w:pStyle w:val="Default"/>
        <w:rPr>
          <w:sz w:val="20"/>
          <w:szCs w:val="20"/>
        </w:rPr>
      </w:pPr>
    </w:p>
    <w:p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rsidR="00381D32" w:rsidRPr="00C57159" w:rsidRDefault="00381D32" w:rsidP="00381D32">
      <w:pPr>
        <w:pStyle w:val="Default"/>
        <w:rPr>
          <w:sz w:val="20"/>
          <w:szCs w:val="20"/>
        </w:rPr>
      </w:pPr>
    </w:p>
    <w:p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rsidR="00381D32" w:rsidRPr="00C57159" w:rsidRDefault="00381D32" w:rsidP="00381D32">
      <w:pPr>
        <w:pStyle w:val="Default"/>
        <w:rPr>
          <w:sz w:val="20"/>
          <w:szCs w:val="20"/>
        </w:rPr>
      </w:pPr>
    </w:p>
    <w:bookmarkStart w:id="0" w:name="_GoBack"/>
    <w:p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A414E6">
        <w:rPr>
          <w:b/>
        </w:rPr>
      </w:r>
      <w:r w:rsidR="00A414E6">
        <w:rPr>
          <w:b/>
        </w:rPr>
        <w:fldChar w:fldCharType="separate"/>
      </w:r>
      <w:r>
        <w:rPr>
          <w:b/>
        </w:rPr>
        <w:fldChar w:fldCharType="end"/>
      </w:r>
      <w:bookmarkEnd w:id="0"/>
      <w:r w:rsidR="008F2B1B">
        <w:rPr>
          <w:b/>
          <w:bCs/>
          <w:sz w:val="20"/>
          <w:szCs w:val="20"/>
        </w:rPr>
        <w:tab/>
      </w:r>
      <w:r w:rsidR="00381D32" w:rsidRPr="00C57159">
        <w:rPr>
          <w:b/>
          <w:bCs/>
          <w:sz w:val="20"/>
          <w:szCs w:val="20"/>
        </w:rPr>
        <w:t xml:space="preserve">Einzelbieter </w:t>
      </w:r>
    </w:p>
    <w:p w:rsidR="00C57159" w:rsidRPr="00C57159" w:rsidRDefault="00C57159" w:rsidP="00C57159">
      <w:pPr>
        <w:pStyle w:val="Default"/>
        <w:ind w:left="720"/>
        <w:rPr>
          <w:sz w:val="20"/>
          <w:szCs w:val="20"/>
        </w:rPr>
      </w:pPr>
    </w:p>
    <w:bookmarkStart w:id="1" w:name="Kontrollkästchen1"/>
    <w:p w:rsidR="00381D32" w:rsidRPr="00C57159"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1"/>
      <w:r w:rsidR="00A414E6">
        <w:rPr>
          <w:b/>
        </w:rPr>
      </w:r>
      <w:r w:rsidR="00A414E6">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beachten) </w:t>
      </w:r>
      <w:r>
        <w:rPr>
          <w:sz w:val="20"/>
          <w:szCs w:val="20"/>
        </w:rPr>
        <w:tab/>
      </w:r>
    </w:p>
    <w:p w:rsidR="00C57159" w:rsidRPr="00C57159" w:rsidRDefault="00C57159" w:rsidP="00C57159">
      <w:pPr>
        <w:pStyle w:val="Default"/>
        <w:rPr>
          <w:sz w:val="20"/>
          <w:szCs w:val="20"/>
        </w:rPr>
      </w:pPr>
    </w:p>
    <w:p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p>
    <w:p w:rsidR="00381D32" w:rsidRPr="00C57159" w:rsidRDefault="00381D32" w:rsidP="00381D32">
      <w:pPr>
        <w:pStyle w:val="Default"/>
        <w:ind w:left="360"/>
        <w:rPr>
          <w:sz w:val="20"/>
          <w:szCs w:val="20"/>
        </w:rPr>
      </w:pPr>
    </w:p>
    <w:p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Name:</w:t>
            </w:r>
          </w:p>
        </w:tc>
        <w:tc>
          <w:tcPr>
            <w:tcW w:w="6486" w:type="dxa"/>
            <w:vAlign w:val="center"/>
          </w:tcPr>
          <w:p w:rsidR="00381D32" w:rsidRPr="00C57159" w:rsidRDefault="008F2B1B" w:rsidP="008F2B1B">
            <w:pPr>
              <w:rPr>
                <w:sz w:val="20"/>
                <w:szCs w:val="20"/>
              </w:rPr>
            </w:pPr>
            <w:r>
              <w:rPr>
                <w:sz w:val="20"/>
                <w:szCs w:val="20"/>
              </w:rPr>
              <w:fldChar w:fldCharType="begin">
                <w:ffData>
                  <w:name w:val="Text1"/>
                  <w:enabled/>
                  <w:calcOnExit w:val="0"/>
                  <w:textInput/>
                </w:ffData>
              </w:fldChar>
            </w:r>
            <w:bookmarkStart w:id="2"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Rechtsform:</w:t>
            </w:r>
          </w:p>
        </w:tc>
        <w:bookmarkStart w:id="3" w:name="Dropdown1"/>
        <w:tc>
          <w:tcPr>
            <w:tcW w:w="6486" w:type="dxa"/>
            <w:vAlign w:val="center"/>
          </w:tcPr>
          <w:p w:rsidR="00381D32" w:rsidRPr="00C57159" w:rsidRDefault="008F2B1B" w:rsidP="008F2B1B">
            <w:pPr>
              <w:rPr>
                <w:sz w:val="20"/>
                <w:szCs w:val="20"/>
              </w:rPr>
            </w:pPr>
            <w:r>
              <w:rPr>
                <w:sz w:val="20"/>
                <w:szCs w:val="20"/>
              </w:rPr>
              <w:fldChar w:fldCharType="begin">
                <w:ffData>
                  <w:name w:val="Text2"/>
                  <w:enabled/>
                  <w:calcOnExit w:val="0"/>
                  <w:textInput/>
                </w:ffData>
              </w:fldChar>
            </w:r>
            <w:bookmarkStart w:id="4"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bookmarkEnd w:id="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3"/>
                  <w:enabled/>
                  <w:calcOnExit w:val="0"/>
                  <w:textInput/>
                </w:ffData>
              </w:fldChar>
            </w:r>
            <w:bookmarkStart w:id="5"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4"/>
                  <w:enabled/>
                  <w:calcOnExit w:val="0"/>
                  <w:textInput/>
                </w:ffData>
              </w:fldChar>
            </w:r>
            <w:bookmarkStart w:id="6"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5"/>
                  <w:enabled/>
                  <w:calcOnExit w:val="0"/>
                  <w:textInput/>
                </w:ffData>
              </w:fldChar>
            </w:r>
            <w:bookmarkStart w:id="7"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6"/>
                  <w:enabled/>
                  <w:calcOnExit w:val="0"/>
                  <w:textInput/>
                </w:ffData>
              </w:fldChar>
            </w:r>
            <w:bookmarkStart w:id="8"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7"/>
                  <w:enabled/>
                  <w:calcOnExit w:val="0"/>
                  <w:textInput/>
                </w:ffData>
              </w:fldChar>
            </w:r>
            <w:bookmarkStart w:id="9"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rsidR="00381D32" w:rsidRPr="00C57159" w:rsidRDefault="008F2B1B" w:rsidP="008F2B1B">
            <w:pPr>
              <w:rPr>
                <w:sz w:val="20"/>
                <w:szCs w:val="20"/>
              </w:rPr>
            </w:pPr>
            <w:r>
              <w:rPr>
                <w:sz w:val="20"/>
                <w:szCs w:val="20"/>
              </w:rPr>
              <w:fldChar w:fldCharType="begin">
                <w:ffData>
                  <w:name w:val="Text8"/>
                  <w:enabled/>
                  <w:calcOnExit w:val="0"/>
                  <w:textInput/>
                </w:ffData>
              </w:fldChar>
            </w:r>
            <w:bookmarkStart w:id="10"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rsidTr="008F2B1B">
        <w:trPr>
          <w:trHeight w:val="478"/>
        </w:trPr>
        <w:tc>
          <w:tcPr>
            <w:tcW w:w="9288" w:type="dxa"/>
            <w:gridSpan w:val="2"/>
            <w:vAlign w:val="center"/>
          </w:tcPr>
          <w:p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9"/>
                  <w:enabled/>
                  <w:calcOnExit w:val="0"/>
                  <w:textInput/>
                </w:ffData>
              </w:fldChar>
            </w:r>
            <w:bookmarkStart w:id="11"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5"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rsidR="00381D32" w:rsidRDefault="00381D32" w:rsidP="00381D32">
      <w:pPr>
        <w:pStyle w:val="Default"/>
        <w:rPr>
          <w:rFonts w:ascii="Times New Roman" w:hAnsi="Times New Roman" w:cs="Times New Roman"/>
          <w:color w:val="auto"/>
        </w:rPr>
      </w:pPr>
    </w:p>
    <w:p w:rsidR="00381D32" w:rsidRPr="00C57159" w:rsidRDefault="00381D32" w:rsidP="00381D32">
      <w:pPr>
        <w:pStyle w:val="Default"/>
        <w:jc w:val="both"/>
        <w:rPr>
          <w:b/>
          <w:bCs/>
          <w:sz w:val="20"/>
          <w:szCs w:val="20"/>
        </w:rPr>
      </w:pPr>
      <w:r w:rsidRPr="00C57159">
        <w:rPr>
          <w:b/>
          <w:bCs/>
          <w:sz w:val="20"/>
          <w:szCs w:val="20"/>
        </w:rPr>
        <w:t xml:space="preserve">Der Bieter/Bevollmächtigte der Bietergemeinschaft erklärt hinsichtlich seiner Zuverlässigkeit und Gesetzestreue: </w:t>
      </w:r>
    </w:p>
    <w:p w:rsidR="00381D32" w:rsidRPr="00C57159" w:rsidRDefault="00381D32" w:rsidP="00381D32">
      <w:pPr>
        <w:pStyle w:val="Default"/>
        <w:jc w:val="both"/>
        <w:rPr>
          <w:sz w:val="20"/>
          <w:szCs w:val="20"/>
        </w:rPr>
      </w:pPr>
    </w:p>
    <w:p w:rsidR="00381D32" w:rsidRPr="00A400FF" w:rsidRDefault="00381D32" w:rsidP="00C57159">
      <w:pPr>
        <w:pStyle w:val="Default"/>
        <w:ind w:left="284" w:hanging="284"/>
        <w:jc w:val="both"/>
        <w:rPr>
          <w:sz w:val="20"/>
          <w:szCs w:val="20"/>
        </w:rPr>
      </w:pPr>
      <w:r w:rsidRPr="00A400FF">
        <w:rPr>
          <w:sz w:val="20"/>
          <w:szCs w:val="20"/>
        </w:rPr>
        <w:t xml:space="preserve">a) </w:t>
      </w:r>
      <w:r w:rsidR="00C57159">
        <w:rPr>
          <w:sz w:val="20"/>
          <w:szCs w:val="20"/>
        </w:rPr>
        <w:tab/>
      </w:r>
      <w:r w:rsidRPr="00A400FF">
        <w:rPr>
          <w:sz w:val="20"/>
          <w:szCs w:val="20"/>
        </w:rPr>
        <w:t xml:space="preserve">Ich versichere, dass ich </w:t>
      </w:r>
    </w:p>
    <w:p w:rsidR="00381D32" w:rsidRPr="00A400FF" w:rsidRDefault="00381D32" w:rsidP="00381D32">
      <w:pPr>
        <w:pStyle w:val="Default"/>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aa) den Verpflichtungen zur Zahlung von Löhnen und Gehältern, Steuern und Abgaben sowie der Beiträge zur gesetzlichen Sozialversicherung ordnungsgemäß nachgekommen bin und </w:t>
      </w:r>
    </w:p>
    <w:p w:rsidR="00381D32" w:rsidRPr="00A400FF" w:rsidRDefault="00381D32" w:rsidP="00C57159">
      <w:pPr>
        <w:pStyle w:val="Default"/>
        <w:ind w:left="284"/>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bb) keine schwere Verfehlung u.a. der nachstehenden Art begangen habe: </w:t>
      </w:r>
    </w:p>
    <w:p w:rsidR="00381D32" w:rsidRPr="00A400FF" w:rsidRDefault="00381D32" w:rsidP="00381D32">
      <w:pPr>
        <w:pStyle w:val="Default"/>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vollendete oder versuchte Bestechung, Vorteilsgewährung sowie schwerwiegende Straftaten, die im Geschäftsverkehr begangen worden sind, insbesondere Diebstahl, Unterschlagung, Erpressung, Betrug, Untreue und Urkundenfälschung. </w:t>
      </w:r>
    </w:p>
    <w:p w:rsidR="00381D32" w:rsidRPr="00A400FF" w:rsidRDefault="00381D32" w:rsidP="00C57159">
      <w:pPr>
        <w:pStyle w:val="Default"/>
        <w:ind w:left="567" w:hanging="283"/>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Verstöße gegen das Gesetz gegen Wettbewerbsbeschränkungen (GWB), u.a. die Beteiligung an Absprachen über Preise oder Preisbestandteile, verbotene Preisempfehlungen, die </w:t>
      </w:r>
      <w:r w:rsidRPr="00A400FF">
        <w:rPr>
          <w:sz w:val="20"/>
          <w:szCs w:val="20"/>
        </w:rPr>
        <w:lastRenderedPageBreak/>
        <w:t xml:space="preserve">Beteiligung an Empfehlungen oder Absprachen über die Abgabe oder Nichtabgabe von Angeboten, über die Aufrechnung von Ausfallentschädigungen sowie über Gewinnbeteiligung und Abgaben an andere Bewerber.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b) </w:t>
      </w:r>
      <w:r w:rsidR="00D71854">
        <w:rPr>
          <w:sz w:val="20"/>
          <w:szCs w:val="20"/>
        </w:rPr>
        <w:tab/>
      </w:r>
      <w:r w:rsidRPr="00A400FF">
        <w:rPr>
          <w:sz w:val="20"/>
          <w:szCs w:val="20"/>
        </w:rPr>
        <w:t xml:space="preserve">Mir ist bekannt, dass gemäß dem „Gesetz zur Bekämpfung der Schwarzarbeit“ in der aktuell gültigen Fassung in Verbindung mit der „Gemeinsamen Regelung zum Ausschluss von Unternehmen von der Vergabe öffentlicher Aufträge bei illegaler Beschäftigung von Arbeitskräften“ vom 22. März 1994 vermutet wird, dass die erforderliche Zuverlässigkeit i.S.v. § 6 Abs. 5 Buchst. c VOL/A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 </w:t>
      </w:r>
    </w:p>
    <w:p w:rsidR="00381D32" w:rsidRPr="00A400FF" w:rsidRDefault="00381D32" w:rsidP="00381D32">
      <w:pPr>
        <w:pStyle w:val="Default"/>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Ich versichere, dass solche vorgenannten Strafen oder Bußen während der letzten 2 Jahre gegen mich nicht verhängt worden sind und ich mit keiner </w:t>
      </w:r>
      <w:r w:rsidRPr="00A400FF">
        <w:rPr>
          <w:b/>
          <w:bCs/>
          <w:sz w:val="20"/>
          <w:szCs w:val="20"/>
        </w:rPr>
        <w:t xml:space="preserve">temporären Auftragssperre </w:t>
      </w:r>
      <w:r w:rsidRPr="00A400FF">
        <w:rPr>
          <w:sz w:val="20"/>
          <w:szCs w:val="20"/>
        </w:rPr>
        <w:t xml:space="preserve">belegt worden bin.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c) </w:t>
      </w:r>
      <w:r w:rsidR="00242803">
        <w:rPr>
          <w:sz w:val="20"/>
          <w:szCs w:val="20"/>
        </w:rPr>
        <w:tab/>
      </w:r>
      <w:r w:rsidRPr="00A400FF">
        <w:rPr>
          <w:sz w:val="20"/>
          <w:szCs w:val="20"/>
        </w:rPr>
        <w:t xml:space="preserve">Mir ist bekannt, dass ich mit Einführung und bei Anwendbarkeit eines allgemeinverbindlichen Branchentarifvertrages für Aus- und Weiterbildungsmaßnahmen nach dem Zweiten oder Dritten Buch Sozialgesetzbuch die in meinem Unternehmen eingesetzten Arbeitnehmer nicht unter den für sie jeweils geltenden Mindestentgelt-Regelungen auf der Grundlage des Arbeitnehmer- Entsendegesetzes (AEntG) entlohnen darf und alle weiteren aus dem AEntG mich treffenden Pflichten als Arbeitgeber zur Gewährung von Arbeitsbedingungen zu erfüllen habe. </w:t>
      </w:r>
    </w:p>
    <w:p w:rsidR="00381D32" w:rsidRPr="00A400FF" w:rsidRDefault="00381D32" w:rsidP="00D71854">
      <w:pPr>
        <w:pStyle w:val="Default"/>
        <w:ind w:left="284" w:hanging="284"/>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 </w:t>
      </w:r>
    </w:p>
    <w:p w:rsidR="00381D32" w:rsidRPr="00A400FF" w:rsidRDefault="00381D32" w:rsidP="00381D32">
      <w:pPr>
        <w:pStyle w:val="Default"/>
        <w:jc w:val="both"/>
        <w:rPr>
          <w:sz w:val="20"/>
          <w:szCs w:val="20"/>
        </w:rPr>
      </w:pPr>
    </w:p>
    <w:p w:rsidR="00381D32" w:rsidRPr="00A400FF" w:rsidRDefault="00381D32" w:rsidP="00610624">
      <w:pPr>
        <w:pStyle w:val="Default"/>
        <w:ind w:left="284" w:hanging="284"/>
        <w:jc w:val="both"/>
        <w:rPr>
          <w:sz w:val="20"/>
          <w:szCs w:val="20"/>
        </w:rPr>
      </w:pPr>
      <w:r w:rsidRPr="00A400FF">
        <w:rPr>
          <w:sz w:val="20"/>
          <w:szCs w:val="20"/>
        </w:rPr>
        <w:t xml:space="preserve">d) </w:t>
      </w:r>
      <w:r w:rsidR="00610624">
        <w:rPr>
          <w:sz w:val="20"/>
          <w:szCs w:val="20"/>
        </w:rPr>
        <w:tab/>
      </w:r>
      <w:r w:rsidRPr="00A400FF">
        <w:rPr>
          <w:sz w:val="20"/>
          <w:szCs w:val="20"/>
        </w:rPr>
        <w:t>Ich verpflichte mich, im Auftragsfall alle erforderlichen technischen und organisatorischen Maßnahmen zum Schutze von personenbezogenen Daten und So</w:t>
      </w:r>
      <w:r w:rsidR="00610624">
        <w:rPr>
          <w:sz w:val="20"/>
          <w:szCs w:val="20"/>
        </w:rPr>
        <w:t>zialdaten zu treffen (§ 78a SGB </w:t>
      </w:r>
      <w:r w:rsidRPr="00A400FF">
        <w:rPr>
          <w:sz w:val="20"/>
          <w:szCs w:val="20"/>
        </w:rPr>
        <w:t xml:space="preserve">X; § 9 BDSG). Mir ist bekannt, dass sämtliche der nachfolgenden technischen und organisatorischen Maßnahmen gesetzliche Mindestanforderungen darstellen. </w:t>
      </w:r>
    </w:p>
    <w:p w:rsidR="00381D32" w:rsidRPr="00A400FF" w:rsidRDefault="00381D32" w:rsidP="00381D32">
      <w:pPr>
        <w:pStyle w:val="Default"/>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aa) </w:t>
      </w:r>
      <w:r w:rsidR="00242803">
        <w:rPr>
          <w:sz w:val="20"/>
          <w:szCs w:val="20"/>
        </w:rPr>
        <w:tab/>
      </w:r>
      <w:r w:rsidRPr="00A400FF">
        <w:rPr>
          <w:sz w:val="20"/>
          <w:szCs w:val="20"/>
        </w:rPr>
        <w:t xml:space="preserve">Der Auftragnehmer beachtet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zu sperren oder zu löschen, wenn der Auftraggeber dies verlangt.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bb) </w:t>
      </w:r>
      <w:r w:rsidR="00242803">
        <w:rPr>
          <w:sz w:val="20"/>
          <w:szCs w:val="20"/>
        </w:rPr>
        <w:tab/>
      </w:r>
      <w:r w:rsidRPr="00A400FF">
        <w:rPr>
          <w:sz w:val="20"/>
          <w:szCs w:val="20"/>
        </w:rPr>
        <w:t xml:space="preserve">Der Auftragnehmer ergreift Maßnahmen, damit Unbefugten der Zutritt zu seinen Datenverarbeitungsanlagen verwehrt ist. Entsprechende Räumlichkeiten sind im Regelfall abgeschlossen; die Vergabe von Schlüsseln wird ständig dokumentiert und kontrolliert.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cc) </w:t>
      </w:r>
      <w:r w:rsidR="00242803">
        <w:rPr>
          <w:sz w:val="20"/>
          <w:szCs w:val="20"/>
        </w:rPr>
        <w:tab/>
      </w:r>
      <w:r w:rsidRPr="00A400FF">
        <w:rPr>
          <w:sz w:val="20"/>
          <w:szCs w:val="20"/>
        </w:rPr>
        <w:t xml:space="preserve">Der Auftragnehmer ergreift Maßnahmen, damit seine Datenverarbeitungssysteme einschließlich der PC-Arbeitsplätze nicht von Unbefugten betreten oder genutzt werden können. Die Daten sind vor unbefugten Zugriffen Dritter sowie vor Computerviren etc. zu schützen.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dd) </w:t>
      </w:r>
      <w:r w:rsidR="00242803">
        <w:rPr>
          <w:sz w:val="20"/>
          <w:szCs w:val="20"/>
        </w:rPr>
        <w:tab/>
      </w:r>
      <w:r w:rsidRPr="00A400FF">
        <w:rPr>
          <w:sz w:val="20"/>
          <w:szCs w:val="20"/>
        </w:rPr>
        <w:t xml:space="preserve">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 </w:t>
      </w:r>
    </w:p>
    <w:p w:rsidR="00381D32" w:rsidRPr="00A400FF" w:rsidRDefault="00381D32" w:rsidP="00381D32">
      <w:pPr>
        <w:pStyle w:val="Default"/>
        <w:ind w:left="567"/>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ee) </w:t>
      </w:r>
      <w:r w:rsidR="00242803">
        <w:rPr>
          <w:sz w:val="20"/>
          <w:szCs w:val="20"/>
        </w:rPr>
        <w:tab/>
      </w:r>
      <w:r w:rsidRPr="00A400FF">
        <w:rPr>
          <w:sz w:val="20"/>
          <w:szCs w:val="20"/>
        </w:rPr>
        <w:t>Der Auftragnehmer sichert zu, dass in der Kommunikation mit dem Auftraggeber sowie Subunternehmern Daten nur schriftlich</w:t>
      </w:r>
      <w:r w:rsidR="00242803">
        <w:rPr>
          <w:sz w:val="20"/>
          <w:szCs w:val="20"/>
        </w:rPr>
        <w:t xml:space="preserve"> (auch Fax)</w:t>
      </w:r>
      <w:r w:rsidRPr="00A400FF">
        <w:rPr>
          <w:sz w:val="20"/>
          <w:szCs w:val="20"/>
        </w:rPr>
        <w:t xml:space="preserve"> oder per verschlüsselter e-Mail übermittelt werden.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ff) </w:t>
      </w:r>
      <w:r w:rsidR="00242803">
        <w:rPr>
          <w:sz w:val="20"/>
          <w:szCs w:val="20"/>
        </w:rPr>
        <w:tab/>
      </w:r>
      <w:r w:rsidRPr="00A400FF">
        <w:rPr>
          <w:sz w:val="20"/>
          <w:szCs w:val="20"/>
        </w:rPr>
        <w:t xml:space="preserve">Der Auftragnehmer ist jederzeit in der Lage, zu überprüfen, welcher seiner Mitarbeiter auf Daten von Maßnahmeteilnehmern oder der Beschäftigten des Auftraggebers zugegriffen hat (Protokollierung).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gg) </w:t>
      </w:r>
      <w:r w:rsidR="00242803">
        <w:rPr>
          <w:sz w:val="20"/>
          <w:szCs w:val="20"/>
        </w:rPr>
        <w:tab/>
      </w:r>
      <w:r w:rsidRPr="00A400FF">
        <w:rPr>
          <w:sz w:val="20"/>
          <w:szCs w:val="20"/>
        </w:rPr>
        <w:t xml:space="preserve">Auch bei der Beauftragung von Subunternehmern ist der Auftragnehmer jederzeit in der Lage, dem Auftraggeber nachzuweisen, welche Daten der Maßnahmeteilnehmer oder der Beschäftigten des Auftraggebers an den Subunternehmer übermittelt worden sind.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hh) </w:t>
      </w:r>
      <w:r w:rsidR="00242803">
        <w:rPr>
          <w:sz w:val="20"/>
          <w:szCs w:val="20"/>
        </w:rPr>
        <w:tab/>
      </w:r>
      <w:r w:rsidRPr="00A400FF">
        <w:rPr>
          <w:sz w:val="20"/>
          <w:szCs w:val="20"/>
        </w:rPr>
        <w:t xml:space="preserve">Der Auftragnehmer kontrolliert, – unbeschadet seiner fortbestehenden vertraglichen Haftung gegenüber dem Auftraggeber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ii) </w:t>
      </w:r>
      <w:r w:rsidR="00242803">
        <w:rPr>
          <w:sz w:val="20"/>
          <w:szCs w:val="20"/>
        </w:rPr>
        <w:tab/>
      </w:r>
      <w:r w:rsidRPr="00A400FF">
        <w:rPr>
          <w:sz w:val="20"/>
          <w:szCs w:val="20"/>
        </w:rPr>
        <w:t xml:space="preserve">Der Auftragnehmer bestellt einen betrieblichen Datenschutzbeauftragten, sofern die Voraussetzungen für eine Bestellung vorliegen (vgl. § 4f BDSG). Er benennt diesen dem Auftraggeber.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e) </w:t>
      </w:r>
      <w:r w:rsidR="00242803">
        <w:rPr>
          <w:sz w:val="20"/>
          <w:szCs w:val="20"/>
        </w:rPr>
        <w:tab/>
      </w:r>
      <w:r w:rsidRPr="00A400FF">
        <w:rPr>
          <w:sz w:val="20"/>
          <w:szCs w:val="20"/>
        </w:rPr>
        <w:t xml:space="preserve">Ich verpflichte mich, sicherzustellen, dass die zur Erfüllung des Auftrags eingesetzten Personen nicht die „Technologie von L. Ron Hubbard“ anwenden, lehren oder in sonstiger Weise verbreiten.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f) </w:t>
      </w:r>
      <w:r w:rsidR="00242803">
        <w:rPr>
          <w:sz w:val="20"/>
          <w:szCs w:val="20"/>
        </w:rPr>
        <w:tab/>
      </w:r>
      <w:r w:rsidRPr="00A400FF">
        <w:rPr>
          <w:sz w:val="20"/>
          <w:szCs w:val="20"/>
        </w:rPr>
        <w:t xml:space="preserve">Ich verpflichte mich, Subunternehmer nur unter der Voraussetzung zu beauftragen, dass der Subunternehmer eine gleich lautende Erklärung mir gegenüber abgibt. Ich verpflichte mich, dem Auftraggeber auf Anforderung die Erklärung des Subunternehmers vorzulegen.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g) </w:t>
      </w:r>
      <w:r w:rsidR="00242803">
        <w:rPr>
          <w:sz w:val="20"/>
          <w:szCs w:val="20"/>
        </w:rPr>
        <w:tab/>
      </w:r>
      <w:r w:rsidRPr="00A400FF">
        <w:rPr>
          <w:sz w:val="20"/>
          <w:szCs w:val="20"/>
        </w:rPr>
        <w:t>Ich bin mir darüber bewusst, dass eine falsche Angabe in den vorstehenden Erklärungen meinen Ausschluss von diesem Vergabeverfahren zur Folge hat und von weiteren Vergabeverfahren zur Folge haben kann.</w:t>
      </w:r>
    </w:p>
    <w:p w:rsidR="00381D32" w:rsidRDefault="00381D32"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Pr="00A400FF" w:rsidRDefault="00242803" w:rsidP="00381D32">
      <w:pPr>
        <w:pStyle w:val="Default"/>
        <w:jc w:val="both"/>
        <w:rPr>
          <w:sz w:val="20"/>
          <w:szCs w:val="20"/>
        </w:rPr>
      </w:pPr>
    </w:p>
    <w:p w:rsidR="00381D32" w:rsidRDefault="00381D32" w:rsidP="00381D32">
      <w:pPr>
        <w:rPr>
          <w:rFonts w:cs="Arial"/>
          <w:sz w:val="20"/>
        </w:rPr>
      </w:pPr>
    </w:p>
    <w:p w:rsidR="00A400FF" w:rsidRDefault="00A400FF" w:rsidP="00381D32">
      <w:pPr>
        <w:rPr>
          <w:rFonts w:cs="Arial"/>
          <w:sz w:val="20"/>
        </w:rPr>
      </w:pPr>
    </w:p>
    <w:p w:rsidR="00A400FF" w:rsidRPr="00A400FF" w:rsidRDefault="00A400FF" w:rsidP="00381D32">
      <w:pPr>
        <w:rPr>
          <w:rFonts w:cs="Arial"/>
          <w:sz w:val="20"/>
        </w:rPr>
      </w:pPr>
    </w:p>
    <w:p w:rsidR="00381D32" w:rsidRPr="00A400FF" w:rsidRDefault="00381D32" w:rsidP="00381D32">
      <w:pPr>
        <w:rPr>
          <w:rFonts w:cs="Arial"/>
          <w:sz w:val="20"/>
        </w:rPr>
      </w:pPr>
      <w:r w:rsidRPr="00A400FF">
        <w:rPr>
          <w:rFonts w:cs="Arial"/>
          <w:sz w:val="20"/>
        </w:rPr>
        <w:tab/>
      </w:r>
      <w:r w:rsidRPr="00A400FF">
        <w:rPr>
          <w:rFonts w:cs="Arial"/>
          <w:sz w:val="20"/>
        </w:rPr>
        <w:tab/>
      </w:r>
      <w:r w:rsidRPr="00A400FF">
        <w:rPr>
          <w:rFonts w:cs="Arial"/>
          <w:sz w:val="20"/>
        </w:rPr>
        <w:tab/>
      </w:r>
      <w:r w:rsidRPr="00A400FF">
        <w:rPr>
          <w:rFonts w:cs="Arial"/>
          <w:sz w:val="20"/>
        </w:rPr>
        <w:tab/>
      </w:r>
      <w:r w:rsidRPr="00A400FF">
        <w:rPr>
          <w:rFonts w:cs="Arial"/>
          <w:sz w:val="20"/>
        </w:rPr>
        <w:tab/>
        <w:t>_____________________________________</w:t>
      </w:r>
    </w:p>
    <w:p w:rsidR="001D0B20" w:rsidRDefault="008F2B1B" w:rsidP="00381D32">
      <w:pPr>
        <w:rPr>
          <w:rFonts w:cs="Arial"/>
          <w:sz w:val="20"/>
        </w:rPr>
      </w:pPr>
      <w:r>
        <w:rPr>
          <w:rFonts w:cs="Arial"/>
          <w:sz w:val="20"/>
        </w:rPr>
        <w:t xml:space="preserve">       </w:t>
      </w:r>
      <w:r w:rsidR="00381D32" w:rsidRPr="00A400FF">
        <w:rPr>
          <w:rFonts w:cs="Arial"/>
          <w:sz w:val="20"/>
        </w:rPr>
        <w:t>Firmenstempel</w:t>
      </w:r>
      <w:r w:rsidR="00381D32" w:rsidRPr="00A400FF">
        <w:rPr>
          <w:rFonts w:cs="Arial"/>
          <w:sz w:val="20"/>
        </w:rPr>
        <w:tab/>
      </w:r>
      <w:r w:rsidR="00381D32" w:rsidRPr="00A400FF">
        <w:rPr>
          <w:rFonts w:cs="Arial"/>
          <w:sz w:val="20"/>
        </w:rPr>
        <w:tab/>
      </w:r>
      <w:r w:rsidR="00381D32" w:rsidRPr="00A400FF">
        <w:rPr>
          <w:rFonts w:cs="Arial"/>
          <w:sz w:val="20"/>
        </w:rPr>
        <w:tab/>
      </w:r>
      <w:r w:rsidR="00381D32" w:rsidRPr="00A400FF">
        <w:rPr>
          <w:rFonts w:cs="Arial"/>
          <w:sz w:val="20"/>
        </w:rPr>
        <w:tab/>
      </w:r>
      <w:r w:rsidR="001D0B20">
        <w:rPr>
          <w:rFonts w:cs="Arial"/>
          <w:sz w:val="20"/>
        </w:rPr>
        <w:t xml:space="preserve">       </w:t>
      </w:r>
      <w:r w:rsidR="00381D32" w:rsidRPr="00A400FF">
        <w:rPr>
          <w:rFonts w:cs="Arial"/>
          <w:sz w:val="20"/>
        </w:rPr>
        <w:t>Datum, Unterschrift</w:t>
      </w:r>
    </w:p>
    <w:p w:rsidR="001D0B20" w:rsidRDefault="001D0B20" w:rsidP="00381D32">
      <w:pPr>
        <w:rPr>
          <w:rFonts w:cs="Arial"/>
          <w:sz w:val="20"/>
        </w:rPr>
      </w:pPr>
    </w:p>
    <w:p w:rsidR="001D0B20" w:rsidRDefault="001D0B20" w:rsidP="00381D32">
      <w:pPr>
        <w:rPr>
          <w:rFonts w:cs="Arial"/>
          <w:sz w:val="20"/>
        </w:rPr>
      </w:pPr>
    </w:p>
    <w:p w:rsidR="001D0B20" w:rsidRDefault="001D0B20" w:rsidP="00381D32">
      <w:pPr>
        <w:rPr>
          <w:rFonts w:cs="Arial"/>
          <w:sz w:val="20"/>
        </w:rPr>
      </w:pPr>
    </w:p>
    <w:p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rsidR="00381D32" w:rsidRPr="00F77561" w:rsidRDefault="00381D32" w:rsidP="00381D32">
      <w:pPr>
        <w:pStyle w:val="Default"/>
        <w:rPr>
          <w:sz w:val="20"/>
          <w:szCs w:val="20"/>
        </w:rPr>
      </w:pPr>
    </w:p>
    <w:p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rsidR="004805E7" w:rsidRPr="00F77561" w:rsidRDefault="004805E7" w:rsidP="00381D32">
      <w:pPr>
        <w:pStyle w:val="Default"/>
        <w:rPr>
          <w:b/>
          <w:bCs/>
          <w:sz w:val="20"/>
          <w:szCs w:val="20"/>
        </w:rPr>
      </w:pPr>
    </w:p>
    <w:p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rsidR="004805E7" w:rsidRPr="00F77561" w:rsidRDefault="004805E7" w:rsidP="004805E7">
      <w:pPr>
        <w:pStyle w:val="Default"/>
        <w:ind w:left="709" w:hanging="425"/>
        <w:rPr>
          <w:sz w:val="20"/>
          <w:szCs w:val="20"/>
        </w:rPr>
      </w:pPr>
    </w:p>
    <w:p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rsidR="00381D32" w:rsidRPr="00F77561" w:rsidRDefault="00381D32" w:rsidP="00381D32">
      <w:pPr>
        <w:pStyle w:val="Default"/>
        <w:rPr>
          <w:b/>
          <w:bCs/>
          <w:sz w:val="20"/>
          <w:szCs w:val="20"/>
        </w:rPr>
      </w:pPr>
    </w:p>
    <w:p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rsidR="00381D32" w:rsidRPr="00F77561" w:rsidRDefault="00381D32" w:rsidP="00381D32">
      <w:pPr>
        <w:pStyle w:val="Default"/>
        <w:rPr>
          <w:sz w:val="20"/>
          <w:szCs w:val="20"/>
        </w:rPr>
      </w:pPr>
    </w:p>
    <w:p w:rsidR="00381D32" w:rsidRPr="00F77561" w:rsidRDefault="00381D32" w:rsidP="00381D32">
      <w:pPr>
        <w:rPr>
          <w:rFonts w:cs="Arial"/>
          <w:sz w:val="20"/>
          <w:szCs w:val="20"/>
        </w:rPr>
      </w:pPr>
      <w:bookmarkStart w:id="16" w:name="OLE_LINK1"/>
      <w:bookmarkStart w:id="17"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bookmarkEnd w:id="16"/>
          <w:bookmarkEnd w:id="17"/>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8"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8"/>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BE0E0F" w:rsidRDefault="00BE0E0F" w:rsidP="00381D32">
      <w:pPr>
        <w:rPr>
          <w:rFonts w:cs="Arial"/>
          <w:bCs/>
          <w:i/>
          <w:iCs/>
          <w:sz w:val="20"/>
          <w:szCs w:val="20"/>
        </w:rPr>
      </w:pPr>
    </w:p>
    <w:p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rsidR="00381D32" w:rsidRPr="004805E7" w:rsidRDefault="00381D32" w:rsidP="00381D32">
      <w:pPr>
        <w:pStyle w:val="Default"/>
        <w:rPr>
          <w:b/>
          <w:bCs/>
          <w:sz w:val="20"/>
          <w:szCs w:val="20"/>
          <w:u w:val="single"/>
        </w:rPr>
      </w:pPr>
      <w:r w:rsidRPr="004805E7">
        <w:rPr>
          <w:b/>
          <w:bCs/>
          <w:sz w:val="20"/>
          <w:szCs w:val="20"/>
          <w:u w:val="single"/>
        </w:rPr>
        <w:lastRenderedPageBreak/>
        <w:t xml:space="preserve">3. Subunternehmerverzeichnis </w:t>
      </w:r>
    </w:p>
    <w:p w:rsidR="004805E7" w:rsidRPr="004805E7" w:rsidRDefault="004805E7" w:rsidP="00381D32">
      <w:pPr>
        <w:pStyle w:val="Default"/>
        <w:rPr>
          <w:sz w:val="20"/>
          <w:szCs w:val="20"/>
        </w:rPr>
      </w:pPr>
    </w:p>
    <w:p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 (vgl. Teil A.2).</w:t>
      </w:r>
    </w:p>
    <w:p w:rsidR="00381D32" w:rsidRPr="004805E7" w:rsidRDefault="00381D32" w:rsidP="00381D32">
      <w:pPr>
        <w:rPr>
          <w:rFonts w:cs="Arial"/>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1238"/>
        </w:trPr>
        <w:tc>
          <w:tcPr>
            <w:tcW w:w="2235" w:type="dxa"/>
            <w:vAlign w:val="center"/>
          </w:tcPr>
          <w:p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rsidR="00381D32" w:rsidRPr="004805E7" w:rsidRDefault="00381D32" w:rsidP="00BD6A25">
      <w:pPr>
        <w:pStyle w:val="Default"/>
        <w:rPr>
          <w:b/>
          <w:bCs/>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1249"/>
        </w:trPr>
        <w:tc>
          <w:tcPr>
            <w:tcW w:w="2229" w:type="dxa"/>
            <w:vAlign w:val="center"/>
          </w:tcPr>
          <w:p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rsidR="004805E7" w:rsidRDefault="004805E7" w:rsidP="00381D32">
      <w:pPr>
        <w:rPr>
          <w:rFonts w:cs="Arial"/>
          <w:b/>
          <w:bCs/>
          <w:i/>
          <w:iCs/>
          <w:sz w:val="20"/>
          <w:szCs w:val="20"/>
        </w:rPr>
      </w:pPr>
    </w:p>
    <w:p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rsidR="00FF227D" w:rsidRDefault="00FF227D" w:rsidP="00BE0E0F">
      <w:pPr>
        <w:rPr>
          <w:rFonts w:cs="Arial"/>
          <w:sz w:val="20"/>
          <w:szCs w:val="20"/>
        </w:rPr>
      </w:pPr>
    </w:p>
    <w:p w:rsidR="00CE61CE" w:rsidRPr="005E2CD4" w:rsidRDefault="00CE61CE" w:rsidP="00FF227D">
      <w:pPr>
        <w:rPr>
          <w:rFonts w:cs="Arial"/>
          <w:sz w:val="20"/>
          <w:szCs w:val="20"/>
        </w:rPr>
      </w:pPr>
    </w:p>
    <w:sectPr w:rsidR="00CE61CE" w:rsidRPr="005E2CD4" w:rsidSect="00BE0E0F">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93D" w:rsidRDefault="00F9793D" w:rsidP="00AC0F1D">
      <w:r>
        <w:separator/>
      </w:r>
    </w:p>
  </w:endnote>
  <w:endnote w:type="continuationSeparator" w:id="0">
    <w:p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Pr="00DE03CC" w:rsidRDefault="00F9793D" w:rsidP="00BE0E0F">
    <w:pPr>
      <w:pStyle w:val="Fuzeile"/>
      <w:pBdr>
        <w:top w:val="thinThickSmallGap" w:sz="24" w:space="1" w:color="622423" w:themeColor="accent2" w:themeShade="7F"/>
      </w:pBdr>
      <w:tabs>
        <w:tab w:val="left" w:pos="7797"/>
      </w:tabs>
      <w:jc w:val="center"/>
      <w:rPr>
        <w:rFonts w:eastAsiaTheme="majorEastAsia" w:cs="Arial"/>
        <w:sz w:val="16"/>
        <w:szCs w:val="16"/>
      </w:rPr>
    </w:pPr>
    <w:r w:rsidRPr="00DE03CC">
      <w:rPr>
        <w:rFonts w:eastAsiaTheme="majorEastAsia" w:cs="Arial"/>
        <w:sz w:val="16"/>
        <w:szCs w:val="16"/>
      </w:rPr>
      <w:t xml:space="preserve">Öffentliche Ausschreibung </w:t>
    </w:r>
  </w:p>
  <w:p w:rsidR="00F9793D" w:rsidRPr="00DE03CC" w:rsidRDefault="00F9793D" w:rsidP="00DE03CC">
    <w:pPr>
      <w:pStyle w:val="Fuzeile"/>
      <w:pBdr>
        <w:top w:val="thinThickSmallGap" w:sz="24" w:space="1" w:color="622423" w:themeColor="accent2" w:themeShade="7F"/>
      </w:pBdr>
      <w:rPr>
        <w:rFonts w:eastAsiaTheme="majorEastAsia" w:cs="Arial"/>
        <w:sz w:val="16"/>
        <w:szCs w:val="16"/>
      </w:rPr>
    </w:pPr>
  </w:p>
  <w:p w:rsidR="00F9793D" w:rsidRPr="007C44D8" w:rsidRDefault="00F9793D" w:rsidP="00CD1F38">
    <w:pPr>
      <w:pStyle w:val="Fuzeile"/>
      <w:pBdr>
        <w:top w:val="thinThickSmallGap" w:sz="24" w:space="1" w:color="622423" w:themeColor="accent2" w:themeShade="7F"/>
      </w:pBdr>
      <w:tabs>
        <w:tab w:val="clear" w:pos="4536"/>
        <w:tab w:val="clear" w:pos="9072"/>
        <w:tab w:val="left" w:pos="3435"/>
        <w:tab w:val="left" w:pos="7797"/>
        <w:tab w:val="left" w:pos="12616"/>
      </w:tabs>
      <w:rPr>
        <w:rFonts w:eastAsiaTheme="majorEastAsia" w:cs="Arial"/>
        <w:sz w:val="20"/>
        <w:szCs w:val="20"/>
      </w:rPr>
    </w:pPr>
    <w:r>
      <w:rPr>
        <w:rFonts w:eastAsiaTheme="majorEastAsia" w:cs="Arial"/>
        <w:sz w:val="20"/>
        <w:szCs w:val="20"/>
      </w:rPr>
      <w:t>Stand:</w:t>
    </w:r>
    <w:r w:rsidR="00DD361D">
      <w:rPr>
        <w:rFonts w:eastAsiaTheme="majorEastAsia" w:cs="Arial"/>
        <w:sz w:val="20"/>
        <w:szCs w:val="20"/>
      </w:rPr>
      <w:t xml:space="preserve"> </w:t>
    </w:r>
    <w:r w:rsidR="00CE73FB">
      <w:rPr>
        <w:rFonts w:eastAsiaTheme="majorEastAsia" w:cs="Arial"/>
        <w:sz w:val="20"/>
        <w:szCs w:val="20"/>
      </w:rPr>
      <w:t>31</w:t>
    </w:r>
    <w:r w:rsidR="00B32D70">
      <w:rPr>
        <w:rFonts w:eastAsiaTheme="majorEastAsia" w:cs="Arial"/>
        <w:sz w:val="20"/>
        <w:szCs w:val="20"/>
      </w:rPr>
      <w:t>.10</w:t>
    </w:r>
    <w:r w:rsidR="00DD361D">
      <w:rPr>
        <w:rFonts w:eastAsiaTheme="majorEastAsia" w:cs="Arial"/>
        <w:sz w:val="20"/>
        <w:szCs w:val="20"/>
      </w:rPr>
      <w:t>.2016</w:t>
    </w:r>
    <w:r>
      <w:rPr>
        <w:rFonts w:eastAsiaTheme="majorEastAsia" w:cs="Arial"/>
        <w:sz w:val="20"/>
        <w:szCs w:val="20"/>
      </w:rPr>
      <w:t xml:space="preserve"> </w:t>
    </w:r>
    <w:r w:rsidR="005E2CD4">
      <w:rPr>
        <w:rFonts w:eastAsiaTheme="majorEastAsia" w:cs="Arial"/>
        <w:sz w:val="20"/>
        <w:szCs w:val="20"/>
      </w:rPr>
      <w:tab/>
    </w:r>
    <w:r w:rsidR="00DD361D">
      <w:rPr>
        <w:rFonts w:eastAsiaTheme="majorEastAsia" w:cs="Arial"/>
        <w:sz w:val="20"/>
        <w:szCs w:val="20"/>
      </w:rPr>
      <w:t>(ZV) 19-21-80-</w:t>
    </w:r>
    <w:r w:rsidR="00B32D70">
      <w:rPr>
        <w:rFonts w:eastAsiaTheme="majorEastAsia" w:cs="Arial"/>
        <w:sz w:val="20"/>
        <w:szCs w:val="20"/>
      </w:rPr>
      <w:t>41</w:t>
    </w:r>
    <w:r w:rsidR="00CE73FB">
      <w:rPr>
        <w:rFonts w:eastAsiaTheme="majorEastAsia" w:cs="Arial"/>
        <w:sz w:val="20"/>
        <w:szCs w:val="20"/>
      </w:rPr>
      <w:t>9</w:t>
    </w:r>
    <w:r w:rsidR="00CD1F38">
      <w:rPr>
        <w:rFonts w:eastAsiaTheme="majorEastAsia" w:cs="Arial"/>
        <w:sz w:val="20"/>
        <w:szCs w:val="20"/>
      </w:rPr>
      <w:t>/1</w:t>
    </w:r>
    <w:r w:rsidR="00DD361D">
      <w:rPr>
        <w:rFonts w:eastAsiaTheme="majorEastAsia" w:cs="Arial"/>
        <w:sz w:val="20"/>
        <w:szCs w:val="20"/>
      </w:rPr>
      <w:t>6</w:t>
    </w:r>
    <w:r w:rsidR="00CD1F38">
      <w:rPr>
        <w:rFonts w:eastAsiaTheme="majorEastAsia" w:cs="Arial"/>
        <w:sz w:val="20"/>
        <w:szCs w:val="20"/>
      </w:rPr>
      <w:tab/>
    </w:r>
    <w:r w:rsidRPr="007C44D8">
      <w:rPr>
        <w:rFonts w:eastAsiaTheme="majorEastAsia" w:cs="Arial"/>
        <w:sz w:val="20"/>
        <w:szCs w:val="20"/>
      </w:rPr>
      <w:t xml:space="preserve">Seite </w:t>
    </w:r>
    <w:r w:rsidRPr="007C44D8">
      <w:rPr>
        <w:rFonts w:eastAsiaTheme="majorEastAsia" w:cs="Arial"/>
        <w:sz w:val="20"/>
        <w:szCs w:val="20"/>
      </w:rPr>
      <w:fldChar w:fldCharType="begin"/>
    </w:r>
    <w:r w:rsidRPr="007C44D8">
      <w:rPr>
        <w:rFonts w:eastAsiaTheme="majorEastAsia" w:cs="Arial"/>
        <w:sz w:val="20"/>
        <w:szCs w:val="20"/>
      </w:rPr>
      <w:instrText>PAGE  \* Arabic  \* MERGEFORMAT</w:instrText>
    </w:r>
    <w:r w:rsidRPr="007C44D8">
      <w:rPr>
        <w:rFonts w:eastAsiaTheme="majorEastAsia" w:cs="Arial"/>
        <w:sz w:val="20"/>
        <w:szCs w:val="20"/>
      </w:rPr>
      <w:fldChar w:fldCharType="separate"/>
    </w:r>
    <w:r w:rsidR="00A414E6">
      <w:rPr>
        <w:rFonts w:eastAsiaTheme="majorEastAsia" w:cs="Arial"/>
        <w:noProof/>
        <w:sz w:val="20"/>
        <w:szCs w:val="20"/>
      </w:rPr>
      <w:t>2</w:t>
    </w:r>
    <w:r w:rsidRPr="007C44D8">
      <w:rPr>
        <w:rFonts w:eastAsiaTheme="majorEastAsia" w:cs="Arial"/>
        <w:sz w:val="20"/>
        <w:szCs w:val="20"/>
      </w:rPr>
      <w:fldChar w:fldCharType="end"/>
    </w:r>
    <w:r w:rsidRPr="007C44D8">
      <w:rPr>
        <w:rFonts w:eastAsiaTheme="majorEastAsia" w:cs="Arial"/>
        <w:sz w:val="20"/>
        <w:szCs w:val="20"/>
      </w:rPr>
      <w:t xml:space="preserve"> von </w:t>
    </w:r>
    <w:r w:rsidRPr="007C44D8">
      <w:rPr>
        <w:rFonts w:eastAsiaTheme="majorEastAsia" w:cs="Arial"/>
        <w:sz w:val="20"/>
        <w:szCs w:val="20"/>
      </w:rPr>
      <w:fldChar w:fldCharType="begin"/>
    </w:r>
    <w:r w:rsidRPr="007C44D8">
      <w:rPr>
        <w:rFonts w:eastAsiaTheme="majorEastAsia" w:cs="Arial"/>
        <w:sz w:val="20"/>
        <w:szCs w:val="20"/>
      </w:rPr>
      <w:instrText>NUMPAGES  \* Arabic  \* MERGEFORMAT</w:instrText>
    </w:r>
    <w:r w:rsidRPr="007C44D8">
      <w:rPr>
        <w:rFonts w:eastAsiaTheme="majorEastAsia" w:cs="Arial"/>
        <w:sz w:val="20"/>
        <w:szCs w:val="20"/>
      </w:rPr>
      <w:fldChar w:fldCharType="separate"/>
    </w:r>
    <w:r w:rsidR="00A414E6">
      <w:rPr>
        <w:rFonts w:eastAsiaTheme="majorEastAsia" w:cs="Arial"/>
        <w:noProof/>
        <w:sz w:val="20"/>
        <w:szCs w:val="20"/>
      </w:rPr>
      <w:t>5</w:t>
    </w:r>
    <w:r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93D" w:rsidRDefault="00F9793D" w:rsidP="00AC0F1D">
      <w:r>
        <w:separator/>
      </w:r>
    </w:p>
  </w:footnote>
  <w:footnote w:type="continuationSeparator" w:id="0">
    <w:p w:rsidR="00F9793D" w:rsidRDefault="00F9793D"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Default="00F9793D"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BkOUIU7Lh5hYjs6/ofn4Mreuu4=" w:salt="2RBdhLeEiVkHPPKfTMjK5g=="/>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61FB5"/>
    <w:rsid w:val="000866E0"/>
    <w:rsid w:val="00092D29"/>
    <w:rsid w:val="00093DDD"/>
    <w:rsid w:val="000A6CA4"/>
    <w:rsid w:val="000A7E0B"/>
    <w:rsid w:val="000B2C8D"/>
    <w:rsid w:val="000C1A6D"/>
    <w:rsid w:val="000C5B18"/>
    <w:rsid w:val="000D267A"/>
    <w:rsid w:val="000E1F55"/>
    <w:rsid w:val="000F06C9"/>
    <w:rsid w:val="000F1AA2"/>
    <w:rsid w:val="000F1FD8"/>
    <w:rsid w:val="00103ED2"/>
    <w:rsid w:val="00141EA4"/>
    <w:rsid w:val="00163D36"/>
    <w:rsid w:val="00171118"/>
    <w:rsid w:val="00192327"/>
    <w:rsid w:val="001A022D"/>
    <w:rsid w:val="001B716F"/>
    <w:rsid w:val="001C56A0"/>
    <w:rsid w:val="001D0B20"/>
    <w:rsid w:val="001E24B3"/>
    <w:rsid w:val="001F04D5"/>
    <w:rsid w:val="001F2029"/>
    <w:rsid w:val="001F6CC5"/>
    <w:rsid w:val="00206433"/>
    <w:rsid w:val="00236493"/>
    <w:rsid w:val="0023715F"/>
    <w:rsid w:val="00242803"/>
    <w:rsid w:val="00271CA1"/>
    <w:rsid w:val="002A2E84"/>
    <w:rsid w:val="002A44CF"/>
    <w:rsid w:val="002D014D"/>
    <w:rsid w:val="0033105D"/>
    <w:rsid w:val="00332B32"/>
    <w:rsid w:val="003509C0"/>
    <w:rsid w:val="00365BB9"/>
    <w:rsid w:val="00381D32"/>
    <w:rsid w:val="003836E6"/>
    <w:rsid w:val="003A3B7F"/>
    <w:rsid w:val="003E47D8"/>
    <w:rsid w:val="00400024"/>
    <w:rsid w:val="0040760B"/>
    <w:rsid w:val="004362EE"/>
    <w:rsid w:val="0045152E"/>
    <w:rsid w:val="0045348E"/>
    <w:rsid w:val="004805E7"/>
    <w:rsid w:val="00495756"/>
    <w:rsid w:val="0049674F"/>
    <w:rsid w:val="004A762D"/>
    <w:rsid w:val="004B0976"/>
    <w:rsid w:val="004B34C6"/>
    <w:rsid w:val="004B400C"/>
    <w:rsid w:val="004B6334"/>
    <w:rsid w:val="004B6669"/>
    <w:rsid w:val="004E259B"/>
    <w:rsid w:val="005213A3"/>
    <w:rsid w:val="0053309A"/>
    <w:rsid w:val="00557AF2"/>
    <w:rsid w:val="00584AF3"/>
    <w:rsid w:val="0058607D"/>
    <w:rsid w:val="00587CAC"/>
    <w:rsid w:val="005949D0"/>
    <w:rsid w:val="00596867"/>
    <w:rsid w:val="005B732E"/>
    <w:rsid w:val="005C539D"/>
    <w:rsid w:val="005C7A05"/>
    <w:rsid w:val="005D46D9"/>
    <w:rsid w:val="005D543E"/>
    <w:rsid w:val="005E2CD4"/>
    <w:rsid w:val="005F1315"/>
    <w:rsid w:val="005F30A8"/>
    <w:rsid w:val="00610624"/>
    <w:rsid w:val="00625534"/>
    <w:rsid w:val="00654D4E"/>
    <w:rsid w:val="00660F0A"/>
    <w:rsid w:val="006722AD"/>
    <w:rsid w:val="006A4E26"/>
    <w:rsid w:val="006E167C"/>
    <w:rsid w:val="006F295D"/>
    <w:rsid w:val="0071001B"/>
    <w:rsid w:val="0072023E"/>
    <w:rsid w:val="00734E48"/>
    <w:rsid w:val="00736781"/>
    <w:rsid w:val="007619ED"/>
    <w:rsid w:val="007C1727"/>
    <w:rsid w:val="007C44D8"/>
    <w:rsid w:val="007D5F02"/>
    <w:rsid w:val="007E0AC6"/>
    <w:rsid w:val="007E3FB2"/>
    <w:rsid w:val="007F313F"/>
    <w:rsid w:val="007F7E8A"/>
    <w:rsid w:val="00813F4B"/>
    <w:rsid w:val="0081579C"/>
    <w:rsid w:val="0082282D"/>
    <w:rsid w:val="00831448"/>
    <w:rsid w:val="00843341"/>
    <w:rsid w:val="008570E3"/>
    <w:rsid w:val="00866FBB"/>
    <w:rsid w:val="0089789F"/>
    <w:rsid w:val="008E2FDE"/>
    <w:rsid w:val="008E5A34"/>
    <w:rsid w:val="008E6C4D"/>
    <w:rsid w:val="008F0215"/>
    <w:rsid w:val="008F2B1B"/>
    <w:rsid w:val="008F2C70"/>
    <w:rsid w:val="008F54B9"/>
    <w:rsid w:val="009110E8"/>
    <w:rsid w:val="00911275"/>
    <w:rsid w:val="009156A4"/>
    <w:rsid w:val="0092160F"/>
    <w:rsid w:val="009233C8"/>
    <w:rsid w:val="0093453D"/>
    <w:rsid w:val="00940B30"/>
    <w:rsid w:val="009472FA"/>
    <w:rsid w:val="00973AC0"/>
    <w:rsid w:val="00975BED"/>
    <w:rsid w:val="009808D1"/>
    <w:rsid w:val="00982E7D"/>
    <w:rsid w:val="00993FE2"/>
    <w:rsid w:val="009C0DA2"/>
    <w:rsid w:val="009D56D4"/>
    <w:rsid w:val="009E5196"/>
    <w:rsid w:val="009E592B"/>
    <w:rsid w:val="009F0B89"/>
    <w:rsid w:val="00A030FA"/>
    <w:rsid w:val="00A110C7"/>
    <w:rsid w:val="00A1255E"/>
    <w:rsid w:val="00A400FF"/>
    <w:rsid w:val="00A414E6"/>
    <w:rsid w:val="00A41903"/>
    <w:rsid w:val="00A51D98"/>
    <w:rsid w:val="00A62EE2"/>
    <w:rsid w:val="00A77633"/>
    <w:rsid w:val="00AA6FA3"/>
    <w:rsid w:val="00AB528D"/>
    <w:rsid w:val="00AC0F1D"/>
    <w:rsid w:val="00AD3A88"/>
    <w:rsid w:val="00AD45BF"/>
    <w:rsid w:val="00AF40E2"/>
    <w:rsid w:val="00AF7B0C"/>
    <w:rsid w:val="00B0303A"/>
    <w:rsid w:val="00B168E6"/>
    <w:rsid w:val="00B3098E"/>
    <w:rsid w:val="00B32D70"/>
    <w:rsid w:val="00B528B8"/>
    <w:rsid w:val="00B573F6"/>
    <w:rsid w:val="00B801CC"/>
    <w:rsid w:val="00B90FFA"/>
    <w:rsid w:val="00BC47A0"/>
    <w:rsid w:val="00BD415E"/>
    <w:rsid w:val="00BD4E48"/>
    <w:rsid w:val="00BD6A25"/>
    <w:rsid w:val="00BE0E0F"/>
    <w:rsid w:val="00C05026"/>
    <w:rsid w:val="00C07ACF"/>
    <w:rsid w:val="00C1743B"/>
    <w:rsid w:val="00C2292E"/>
    <w:rsid w:val="00C57159"/>
    <w:rsid w:val="00C92AB9"/>
    <w:rsid w:val="00C94931"/>
    <w:rsid w:val="00CD015D"/>
    <w:rsid w:val="00CD1F38"/>
    <w:rsid w:val="00CD2742"/>
    <w:rsid w:val="00CD27F1"/>
    <w:rsid w:val="00CE61CE"/>
    <w:rsid w:val="00CE73FB"/>
    <w:rsid w:val="00CF489B"/>
    <w:rsid w:val="00CF6D73"/>
    <w:rsid w:val="00CF7479"/>
    <w:rsid w:val="00D044CF"/>
    <w:rsid w:val="00D04F1C"/>
    <w:rsid w:val="00D12834"/>
    <w:rsid w:val="00D24E8C"/>
    <w:rsid w:val="00D350F0"/>
    <w:rsid w:val="00D41A0D"/>
    <w:rsid w:val="00D46BA0"/>
    <w:rsid w:val="00D50EAB"/>
    <w:rsid w:val="00D5102B"/>
    <w:rsid w:val="00D64CB6"/>
    <w:rsid w:val="00D71854"/>
    <w:rsid w:val="00D7532D"/>
    <w:rsid w:val="00D75D11"/>
    <w:rsid w:val="00D814E1"/>
    <w:rsid w:val="00D84F39"/>
    <w:rsid w:val="00DA1C73"/>
    <w:rsid w:val="00DC7CEE"/>
    <w:rsid w:val="00DD361D"/>
    <w:rsid w:val="00DD58AD"/>
    <w:rsid w:val="00DE004D"/>
    <w:rsid w:val="00DE03CC"/>
    <w:rsid w:val="00DE6073"/>
    <w:rsid w:val="00DF5C34"/>
    <w:rsid w:val="00DF6163"/>
    <w:rsid w:val="00DF7D24"/>
    <w:rsid w:val="00E12CA3"/>
    <w:rsid w:val="00E37278"/>
    <w:rsid w:val="00E5065F"/>
    <w:rsid w:val="00E5316C"/>
    <w:rsid w:val="00E80C76"/>
    <w:rsid w:val="00E84356"/>
    <w:rsid w:val="00EB35F5"/>
    <w:rsid w:val="00EB6491"/>
    <w:rsid w:val="00EC11AB"/>
    <w:rsid w:val="00EC5C85"/>
    <w:rsid w:val="00EC6F1B"/>
    <w:rsid w:val="00EE3EF1"/>
    <w:rsid w:val="00EF49B9"/>
    <w:rsid w:val="00F02C1B"/>
    <w:rsid w:val="00F06765"/>
    <w:rsid w:val="00F1354B"/>
    <w:rsid w:val="00F3560D"/>
    <w:rsid w:val="00F35B09"/>
    <w:rsid w:val="00F43E5A"/>
    <w:rsid w:val="00F5139D"/>
    <w:rsid w:val="00F52643"/>
    <w:rsid w:val="00F535BB"/>
    <w:rsid w:val="00F764E4"/>
    <w:rsid w:val="00F77561"/>
    <w:rsid w:val="00F9793D"/>
    <w:rsid w:val="00FA070F"/>
    <w:rsid w:val="00FD033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3622C-00D6-4216-8951-11C3FF591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FDD44249.dotm</Template>
  <TotalTime>0</TotalTime>
  <Pages>5</Pages>
  <Words>1453</Words>
  <Characters>9159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Wernitz, Peter</cp:lastModifiedBy>
  <cp:revision>18</cp:revision>
  <cp:lastPrinted>2014-03-20T13:05:00Z</cp:lastPrinted>
  <dcterms:created xsi:type="dcterms:W3CDTF">2013-02-15T09:44:00Z</dcterms:created>
  <dcterms:modified xsi:type="dcterms:W3CDTF">2016-11-02T15:10:00Z</dcterms:modified>
</cp:coreProperties>
</file>